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D16D7" w14:textId="77777777" w:rsidR="00A27435" w:rsidRDefault="00A27435" w:rsidP="00A274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PYLKYNGTON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14:paraId="3AD23735" w14:textId="77777777" w:rsidR="00A27435" w:rsidRDefault="00A27435" w:rsidP="00A27435">
      <w:pPr>
        <w:rPr>
          <w:rFonts w:ascii="Times New Roman" w:hAnsi="Times New Roman" w:cs="Times New Roman"/>
          <w:sz w:val="24"/>
          <w:szCs w:val="24"/>
        </w:rPr>
      </w:pPr>
    </w:p>
    <w:p w14:paraId="2D9CC4E5" w14:textId="77777777" w:rsidR="00A27435" w:rsidRDefault="00A27435" w:rsidP="00A27435">
      <w:pPr>
        <w:rPr>
          <w:rFonts w:ascii="Times New Roman" w:hAnsi="Times New Roman" w:cs="Times New Roman"/>
          <w:sz w:val="24"/>
          <w:szCs w:val="24"/>
        </w:rPr>
      </w:pPr>
    </w:p>
    <w:p w14:paraId="723A5A75" w14:textId="77777777" w:rsidR="00A27435" w:rsidRDefault="00A27435" w:rsidP="00A274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Nov.1419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Northamptonshire.  (C.F.R. 1413-22 p.296)</w:t>
      </w:r>
    </w:p>
    <w:p w14:paraId="43AD2F78" w14:textId="77777777" w:rsidR="00A27435" w:rsidRDefault="00A27435" w:rsidP="00A27435">
      <w:pPr>
        <w:rPr>
          <w:rFonts w:ascii="Times New Roman" w:hAnsi="Times New Roman" w:cs="Times New Roman"/>
          <w:sz w:val="24"/>
          <w:szCs w:val="24"/>
        </w:rPr>
      </w:pPr>
    </w:p>
    <w:p w14:paraId="6602D6E6" w14:textId="77777777" w:rsidR="00A27435" w:rsidRDefault="00A27435" w:rsidP="00A27435">
      <w:pPr>
        <w:rPr>
          <w:rFonts w:ascii="Times New Roman" w:hAnsi="Times New Roman" w:cs="Times New Roman"/>
          <w:sz w:val="24"/>
          <w:szCs w:val="24"/>
        </w:rPr>
      </w:pPr>
    </w:p>
    <w:p w14:paraId="15FB1A43" w14:textId="77777777" w:rsidR="00A27435" w:rsidRDefault="00A27435" w:rsidP="00A274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2021</w:t>
      </w:r>
    </w:p>
    <w:p w14:paraId="5D2B349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2A86B" w14:textId="77777777" w:rsidR="00A27435" w:rsidRDefault="00A27435" w:rsidP="009139A6">
      <w:r>
        <w:separator/>
      </w:r>
    </w:p>
  </w:endnote>
  <w:endnote w:type="continuationSeparator" w:id="0">
    <w:p w14:paraId="0839614B" w14:textId="77777777" w:rsidR="00A27435" w:rsidRDefault="00A274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36AC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ABF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FED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39BEF" w14:textId="77777777" w:rsidR="00A27435" w:rsidRDefault="00A27435" w:rsidP="009139A6">
      <w:r>
        <w:separator/>
      </w:r>
    </w:p>
  </w:footnote>
  <w:footnote w:type="continuationSeparator" w:id="0">
    <w:p w14:paraId="0D95C281" w14:textId="77777777" w:rsidR="00A27435" w:rsidRDefault="00A274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6D5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2BE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4F5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435"/>
    <w:rsid w:val="000666E0"/>
    <w:rsid w:val="002510B7"/>
    <w:rsid w:val="005C130B"/>
    <w:rsid w:val="00826F5C"/>
    <w:rsid w:val="009139A6"/>
    <w:rsid w:val="009448BB"/>
    <w:rsid w:val="00A27435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82584"/>
  <w15:chartTrackingRefBased/>
  <w15:docId w15:val="{32CC7510-8805-4AAD-810B-66586482C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435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2022-01-22T20:30:00Z</dcterms:created>
  <dcterms:modified xsi:type="dcterms:W3CDTF">2022-01-22T20:31:00Z</dcterms:modified>
</cp:coreProperties>
</file>